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Birkenhead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Birkenhead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Birkenhead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Birkenhead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Birkenhead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Birkenhead are estimated to have a score of 1-2 on the PGSI (low-risk gambling), whilst </w:t>
      </w:r>
      <w:r w:rsidRPr="00773DF7">
        <w:rPr>
          <w:rFonts w:ascii="Libre Franklin Light" w:hAnsi="Libre Franklin Light" w:cs="Calibri Light"/>
          <w:b/>
          <w:bCs/>
          <w:color w:val="C45911" w:themeColor="accent2" w:themeShade="BF"/>
        </w:rPr>
        <w:t xml:space="preserve">4.7%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66.0% </w:t>
      </w:r>
      <w:r w:rsidRPr="004747BF">
        <w:rPr>
          <w:rFonts w:ascii="Libre Franklin Light" w:eastAsia="Times New Roman" w:hAnsi="Libre Franklin Light" w:cs="Calibri Light"/>
        </w:rPr>
        <w:t xml:space="preserve">of those respondents classified as PGSI 8+ in Birkenhead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Birkenhead is estimated to be </w:t>
      </w:r>
      <w:r w:rsidRPr="00773DF7">
        <w:rPr>
          <w:rFonts w:ascii="Libre Franklin Light" w:eastAsia="Times New Roman" w:hAnsi="Libre Franklin Light" w:cs="Calibri Light"/>
          <w:b/>
          <w:bCs/>
          <w:color w:val="C45911" w:themeColor="accent2" w:themeShade="BF"/>
        </w:rPr>
        <w:t xml:space="preserve">£2,956,569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Birkenhead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Birkenhead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Birkenhead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Birkenhead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rkenhea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Birkenhead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rkenhea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Birkenhead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Birkenhead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rkenhea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Birkenhead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Birkenhead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Birkenhead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Birkenhead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Birkenhead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Birkenhead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£2,956,569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Birkenhead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£48,158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£995,927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£71,345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£20,066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£36,787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£1,784,286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£2,956,569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Birkenhead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Birkenhead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Birkenhead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Birkenhead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Birkenhead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Birkenhead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Birkenhead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Birkenhead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Birkenhead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Birkenhead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Birkenhead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Birkenhead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93DAA9F-F5CD-4138-9914-ACD0EC983DB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